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34E" w:rsidRPr="005D65E0" w:rsidRDefault="00E7234E" w:rsidP="008679A6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5D65E0">
        <w:rPr>
          <w:rFonts w:ascii="Times New Roman" w:hAnsi="Times New Roman"/>
          <w:b/>
          <w:sz w:val="32"/>
          <w:szCs w:val="32"/>
        </w:rPr>
        <w:t>Информация для студентов 2 курсаОЗО</w:t>
      </w:r>
    </w:p>
    <w:p w:rsidR="00E7234E" w:rsidRDefault="00E7234E" w:rsidP="008679A6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5D65E0">
        <w:rPr>
          <w:rFonts w:ascii="Times New Roman" w:hAnsi="Times New Roman"/>
          <w:b/>
          <w:sz w:val="32"/>
          <w:szCs w:val="32"/>
        </w:rPr>
        <w:t xml:space="preserve">направления «Педагогическое образование» </w:t>
      </w:r>
    </w:p>
    <w:p w:rsidR="00E7234E" w:rsidRDefault="00E7234E" w:rsidP="008679A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7234E" w:rsidRDefault="00E7234E" w:rsidP="008679A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679A6">
        <w:rPr>
          <w:rFonts w:ascii="Times New Roman" w:hAnsi="Times New Roman"/>
          <w:b/>
          <w:sz w:val="28"/>
          <w:szCs w:val="28"/>
        </w:rPr>
        <w:t xml:space="preserve">по организации </w:t>
      </w:r>
      <w:r>
        <w:rPr>
          <w:rFonts w:ascii="Times New Roman" w:hAnsi="Times New Roman"/>
          <w:b/>
          <w:sz w:val="28"/>
          <w:szCs w:val="28"/>
        </w:rPr>
        <w:t>и проведению производственной практики</w:t>
      </w:r>
    </w:p>
    <w:p w:rsidR="00E7234E" w:rsidRDefault="00E7234E" w:rsidP="008679A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A5359">
        <w:rPr>
          <w:rFonts w:ascii="Times New Roman" w:hAnsi="Times New Roman"/>
          <w:b/>
          <w:sz w:val="28"/>
          <w:szCs w:val="28"/>
        </w:rPr>
        <w:t>по получению профессиональных умений и опыта профессиональной воспитательной деятельности</w:t>
      </w:r>
    </w:p>
    <w:p w:rsidR="00E7234E" w:rsidRDefault="00E7234E" w:rsidP="008679A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7234E" w:rsidRPr="00EE6828" w:rsidRDefault="00E7234E" w:rsidP="00696EF7">
      <w:pPr>
        <w:pStyle w:val="ListParagraph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6828">
        <w:rPr>
          <w:rFonts w:ascii="Times New Roman" w:hAnsi="Times New Roman"/>
          <w:b/>
          <w:sz w:val="28"/>
          <w:szCs w:val="28"/>
        </w:rPr>
        <w:t>Организация практики</w:t>
      </w:r>
    </w:p>
    <w:p w:rsidR="00E7234E" w:rsidRPr="008916E4" w:rsidRDefault="00E7234E" w:rsidP="00CF49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16E4">
        <w:rPr>
          <w:rFonts w:ascii="Times New Roman" w:hAnsi="Times New Roman"/>
          <w:sz w:val="28"/>
          <w:szCs w:val="28"/>
        </w:rPr>
        <w:t xml:space="preserve">Для своевременного </w:t>
      </w:r>
      <w:r w:rsidRPr="008916E4">
        <w:rPr>
          <w:rFonts w:ascii="Times New Roman" w:hAnsi="Times New Roman"/>
          <w:b/>
          <w:sz w:val="28"/>
          <w:szCs w:val="28"/>
        </w:rPr>
        <w:t>распределения</w:t>
      </w:r>
      <w:r w:rsidRPr="008916E4">
        <w:rPr>
          <w:rFonts w:ascii="Times New Roman" w:hAnsi="Times New Roman"/>
          <w:sz w:val="28"/>
          <w:szCs w:val="28"/>
        </w:rPr>
        <w:t xml:space="preserve"> по базовым школам </w:t>
      </w:r>
      <w:r>
        <w:rPr>
          <w:rFonts w:ascii="Times New Roman" w:hAnsi="Times New Roman"/>
          <w:sz w:val="28"/>
          <w:szCs w:val="28"/>
        </w:rPr>
        <w:t xml:space="preserve">и оформления соответствующего </w:t>
      </w:r>
      <w:r w:rsidRPr="00CA5359">
        <w:rPr>
          <w:rFonts w:ascii="Times New Roman" w:hAnsi="Times New Roman"/>
          <w:b/>
          <w:sz w:val="28"/>
          <w:szCs w:val="28"/>
        </w:rPr>
        <w:t>приказа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916E4">
        <w:rPr>
          <w:rFonts w:ascii="Times New Roman" w:hAnsi="Times New Roman"/>
          <w:sz w:val="28"/>
          <w:szCs w:val="28"/>
        </w:rPr>
        <w:t xml:space="preserve">каждому студенту необходимо </w:t>
      </w:r>
      <w:r>
        <w:rPr>
          <w:rFonts w:ascii="Times New Roman" w:hAnsi="Times New Roman"/>
          <w:sz w:val="28"/>
          <w:szCs w:val="28"/>
        </w:rPr>
        <w:t>связаться с методистом</w:t>
      </w:r>
      <w:r w:rsidRPr="008916E4">
        <w:rPr>
          <w:rFonts w:ascii="Times New Roman" w:hAnsi="Times New Roman"/>
          <w:sz w:val="28"/>
          <w:szCs w:val="28"/>
        </w:rPr>
        <w:t xml:space="preserve"> ОЗО</w:t>
      </w:r>
      <w:r>
        <w:rPr>
          <w:rFonts w:ascii="Times New Roman" w:hAnsi="Times New Roman"/>
          <w:sz w:val="28"/>
          <w:szCs w:val="28"/>
        </w:rPr>
        <w:t xml:space="preserve"> деканата факультета и предоставить за 1 месяц до начала практики </w:t>
      </w:r>
      <w:r w:rsidRPr="008916E4">
        <w:rPr>
          <w:rFonts w:ascii="Times New Roman" w:hAnsi="Times New Roman"/>
          <w:sz w:val="28"/>
          <w:szCs w:val="28"/>
        </w:rPr>
        <w:t>следующую информацию</w:t>
      </w:r>
      <w:r>
        <w:rPr>
          <w:rFonts w:ascii="Times New Roman" w:hAnsi="Times New Roman"/>
          <w:sz w:val="28"/>
          <w:szCs w:val="28"/>
        </w:rPr>
        <w:t xml:space="preserve"> и документы</w:t>
      </w:r>
      <w:r w:rsidRPr="008916E4">
        <w:rPr>
          <w:rFonts w:ascii="Times New Roman" w:hAnsi="Times New Roman"/>
          <w:sz w:val="28"/>
          <w:szCs w:val="28"/>
        </w:rPr>
        <w:t>:</w:t>
      </w:r>
    </w:p>
    <w:p w:rsidR="00E7234E" w:rsidRDefault="00E7234E" w:rsidP="005E4A67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Студентам, которые уже работают в школе (образовательной организации), необходимо представить </w:t>
      </w:r>
      <w:r w:rsidRPr="00CF49EE">
        <w:rPr>
          <w:rFonts w:ascii="Times New Roman" w:hAnsi="Times New Roman"/>
          <w:b/>
          <w:sz w:val="28"/>
          <w:szCs w:val="28"/>
        </w:rPr>
        <w:t>справку с места работы</w:t>
      </w:r>
      <w:r>
        <w:rPr>
          <w:rFonts w:ascii="Times New Roman" w:hAnsi="Times New Roman"/>
          <w:sz w:val="28"/>
          <w:szCs w:val="28"/>
        </w:rPr>
        <w:t xml:space="preserve"> (должны быть указаны дата выдачи, регистрационный номер, подпись и ФИО руководителя, печать организации; можно прислать ее скан). В этом случае договор со школой заключать не надо.</w:t>
      </w:r>
    </w:p>
    <w:p w:rsidR="00E7234E" w:rsidRDefault="00E7234E" w:rsidP="005E4A67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Студентам, которые не работают в школе (образовательной организации), необходимо выбрать школу из предложенных базовых школ г. Уфы, с которыми </w:t>
      </w:r>
      <w:r w:rsidRPr="00CF49EE">
        <w:rPr>
          <w:rFonts w:ascii="Times New Roman" w:hAnsi="Times New Roman"/>
          <w:b/>
          <w:sz w:val="28"/>
          <w:szCs w:val="28"/>
        </w:rPr>
        <w:t>уже заключены</w:t>
      </w:r>
      <w:r>
        <w:rPr>
          <w:rFonts w:ascii="Times New Roman" w:hAnsi="Times New Roman"/>
          <w:b/>
          <w:sz w:val="28"/>
          <w:szCs w:val="28"/>
        </w:rPr>
        <w:t xml:space="preserve"> договоры</w:t>
      </w:r>
      <w:r>
        <w:rPr>
          <w:rFonts w:ascii="Times New Roman" w:hAnsi="Times New Roman"/>
          <w:sz w:val="28"/>
          <w:szCs w:val="28"/>
        </w:rPr>
        <w:t xml:space="preserve"> (варианты для выбора предоставляются руководителями практики – преподавателями кафедры педагогики).</w:t>
      </w:r>
    </w:p>
    <w:p w:rsidR="00E7234E" w:rsidRPr="00CF49EE" w:rsidRDefault="00E7234E" w:rsidP="005E4A67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том случае, когда </w:t>
      </w:r>
      <w:r w:rsidRPr="00CF49EE">
        <w:rPr>
          <w:rFonts w:ascii="Times New Roman" w:hAnsi="Times New Roman"/>
          <w:sz w:val="28"/>
          <w:szCs w:val="28"/>
        </w:rPr>
        <w:t xml:space="preserve">предложенные варианты уфимских школ </w:t>
      </w:r>
      <w:r>
        <w:rPr>
          <w:rFonts w:ascii="Times New Roman" w:hAnsi="Times New Roman"/>
          <w:sz w:val="28"/>
          <w:szCs w:val="28"/>
        </w:rPr>
        <w:t>по каким-либо причинам не подходят студенту,</w:t>
      </w:r>
      <w:r w:rsidRPr="00CF49EE">
        <w:rPr>
          <w:rFonts w:ascii="Times New Roman" w:hAnsi="Times New Roman"/>
          <w:sz w:val="28"/>
          <w:szCs w:val="28"/>
        </w:rPr>
        <w:t xml:space="preserve"> он должен </w:t>
      </w:r>
      <w:r w:rsidRPr="00CF49EE">
        <w:rPr>
          <w:rFonts w:ascii="Times New Roman" w:hAnsi="Times New Roman"/>
          <w:b/>
          <w:sz w:val="28"/>
          <w:szCs w:val="28"/>
        </w:rPr>
        <w:t xml:space="preserve">самостоятельно найти школу </w:t>
      </w:r>
      <w:r w:rsidRPr="00CF49EE">
        <w:rPr>
          <w:rFonts w:ascii="Times New Roman" w:hAnsi="Times New Roman"/>
          <w:sz w:val="28"/>
          <w:szCs w:val="28"/>
        </w:rPr>
        <w:t xml:space="preserve">и заключить с ней </w:t>
      </w:r>
      <w:r w:rsidRPr="00CF49EE">
        <w:rPr>
          <w:rFonts w:ascii="Times New Roman" w:hAnsi="Times New Roman"/>
          <w:b/>
          <w:sz w:val="28"/>
          <w:szCs w:val="28"/>
        </w:rPr>
        <w:t>договор.</w:t>
      </w:r>
      <w:r w:rsidRPr="00CF49EE">
        <w:rPr>
          <w:rFonts w:ascii="Times New Roman" w:hAnsi="Times New Roman"/>
          <w:sz w:val="28"/>
          <w:szCs w:val="28"/>
        </w:rPr>
        <w:t xml:space="preserve"> Для этого надо:</w:t>
      </w:r>
    </w:p>
    <w:p w:rsidR="00E7234E" w:rsidRDefault="00E7234E" w:rsidP="00CF49EE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распечатать форму договора на период практики (находится на странице Учебно-методического управления на сайте университета в разделе «Сведения об образовательной организации» - «Структура» - «Учебно-методическое управление» - «Документы» - «Договор на период практики», или доступен по ссылке </w:t>
      </w:r>
      <w:hyperlink r:id="rId5" w:history="1">
        <w:r w:rsidRPr="00E70638">
          <w:rPr>
            <w:rStyle w:val="Hyperlink"/>
            <w:rFonts w:ascii="Times New Roman" w:hAnsi="Times New Roman"/>
            <w:sz w:val="28"/>
            <w:szCs w:val="28"/>
          </w:rPr>
          <w:t>https://bspu.ru/unit/113/docs</w:t>
        </w:r>
      </w:hyperlink>
      <w:r>
        <w:rPr>
          <w:rFonts w:ascii="Times New Roman" w:hAnsi="Times New Roman"/>
          <w:sz w:val="28"/>
          <w:szCs w:val="28"/>
        </w:rPr>
        <w:t>);</w:t>
      </w:r>
    </w:p>
    <w:p w:rsidR="00E7234E" w:rsidRDefault="00E7234E" w:rsidP="00CF49EE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заполненный договор подписать в школе (образовательной организации), отсканировать договор и отправить методисту ОЗО деканата факультета для резервирования номера договора в Учебно-методическом управлении и включенияэтой базы практики в приказ;</w:t>
      </w:r>
    </w:p>
    <w:p w:rsidR="00E7234E" w:rsidRDefault="00E7234E" w:rsidP="00CF49EE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подписать договор в БГПУ им. М. Акмуллы, один экземпляр передать в школу, один отдать методисту ОЗО деканата факультета / директората института (это можно сделать чуть позже, во время сессии, если нет возможности передать документа в установленный срок, до начала практики).</w:t>
      </w:r>
    </w:p>
    <w:p w:rsidR="00E7234E" w:rsidRDefault="00E7234E" w:rsidP="00CF49EE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E7888">
        <w:rPr>
          <w:rFonts w:ascii="Times New Roman" w:hAnsi="Times New Roman"/>
          <w:b/>
          <w:sz w:val="28"/>
          <w:szCs w:val="28"/>
        </w:rPr>
        <w:t>ВАЖНО!</w:t>
      </w:r>
      <w:r>
        <w:rPr>
          <w:rFonts w:ascii="Times New Roman" w:hAnsi="Times New Roman"/>
          <w:sz w:val="28"/>
          <w:szCs w:val="28"/>
        </w:rPr>
        <w:t xml:space="preserve"> В приказе по распределению студентов на практику </w:t>
      </w:r>
      <w:r w:rsidRPr="00EA20CC">
        <w:rPr>
          <w:rFonts w:ascii="Times New Roman" w:hAnsi="Times New Roman"/>
          <w:b/>
          <w:sz w:val="28"/>
          <w:szCs w:val="28"/>
        </w:rPr>
        <w:t>обязательны сведения о номерах</w:t>
      </w:r>
      <w:r>
        <w:rPr>
          <w:rFonts w:ascii="Times New Roman" w:hAnsi="Times New Roman"/>
          <w:sz w:val="28"/>
          <w:szCs w:val="28"/>
        </w:rPr>
        <w:t xml:space="preserve"> соответствующих справок и договоров с базами практик. В случае их отсутствия студент не может быть направлен на практику, что грозит невыполнением учебного плана.</w:t>
      </w:r>
    </w:p>
    <w:p w:rsidR="00E7234E" w:rsidRDefault="00E7234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E7234E" w:rsidRDefault="00E7234E" w:rsidP="00CF49EE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E7234E" w:rsidRPr="0084744D" w:rsidRDefault="00E7234E" w:rsidP="0084744D">
      <w:pPr>
        <w:pStyle w:val="ListParagraph"/>
        <w:numPr>
          <w:ilvl w:val="0"/>
          <w:numId w:val="3"/>
        </w:numPr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84744D">
        <w:rPr>
          <w:rFonts w:ascii="Times New Roman" w:hAnsi="Times New Roman"/>
          <w:b/>
          <w:sz w:val="28"/>
          <w:szCs w:val="28"/>
        </w:rPr>
        <w:t>Прохождение практики</w:t>
      </w:r>
    </w:p>
    <w:p w:rsidR="00E7234E" w:rsidRPr="0084744D" w:rsidRDefault="00E7234E" w:rsidP="00CD5D83">
      <w:pPr>
        <w:pStyle w:val="ListParagraph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4744D">
        <w:rPr>
          <w:rFonts w:ascii="Times New Roman" w:hAnsi="Times New Roman"/>
          <w:sz w:val="28"/>
          <w:szCs w:val="28"/>
        </w:rPr>
        <w:t xml:space="preserve">После согласования </w:t>
      </w:r>
      <w:r>
        <w:rPr>
          <w:rFonts w:ascii="Times New Roman" w:hAnsi="Times New Roman"/>
          <w:sz w:val="28"/>
          <w:szCs w:val="28"/>
        </w:rPr>
        <w:t>с деканатом базы</w:t>
      </w:r>
      <w:r w:rsidRPr="0084744D">
        <w:rPr>
          <w:rFonts w:ascii="Times New Roman" w:hAnsi="Times New Roman"/>
          <w:sz w:val="28"/>
          <w:szCs w:val="28"/>
        </w:rPr>
        <w:t xml:space="preserve"> прохождения практики и оформления соответствующего приказа, студент выходит на практику в школу согласно учебному графику. Продолжительность практики 4 недели. </w:t>
      </w:r>
      <w:r>
        <w:rPr>
          <w:rFonts w:ascii="Times New Roman" w:hAnsi="Times New Roman"/>
          <w:sz w:val="28"/>
          <w:szCs w:val="28"/>
        </w:rPr>
        <w:t>Студент работает на практике в качестве помощника классного руководителя, поэтому по просьбе студента зам. директора по воспитательной работе должен прикрепить его к конкретному классу.</w:t>
      </w:r>
    </w:p>
    <w:p w:rsidR="00E7234E" w:rsidRPr="0084744D" w:rsidRDefault="00E7234E" w:rsidP="00CD5D83">
      <w:pPr>
        <w:pStyle w:val="ListParagraph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4744D">
        <w:rPr>
          <w:rFonts w:ascii="Times New Roman" w:hAnsi="Times New Roman"/>
          <w:sz w:val="28"/>
          <w:szCs w:val="28"/>
        </w:rPr>
        <w:t>Все необходимые для прохождения практики материалы размещены в системе дистанционного обучения БГПУ им. М. Акмуллы.</w:t>
      </w:r>
      <w:r w:rsidRPr="00CD5D83">
        <w:rPr>
          <w:rFonts w:ascii="Times New Roman" w:hAnsi="Times New Roman"/>
          <w:sz w:val="28"/>
          <w:szCs w:val="28"/>
        </w:rPr>
        <w:t>lms.bspu</w:t>
      </w:r>
      <w:r>
        <w:rPr>
          <w:rFonts w:ascii="Times New Roman" w:hAnsi="Times New Roman"/>
          <w:sz w:val="28"/>
          <w:szCs w:val="28"/>
        </w:rPr>
        <w:t>. Для входа в систему используются пароли, которые выдавались студентам для электронного портфолио.</w:t>
      </w:r>
    </w:p>
    <w:p w:rsidR="00E7234E" w:rsidRPr="00CD5D83" w:rsidRDefault="00E7234E" w:rsidP="00CD5D83">
      <w:pPr>
        <w:pStyle w:val="ListParagraph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5D83">
        <w:rPr>
          <w:rFonts w:ascii="Times New Roman" w:hAnsi="Times New Roman"/>
          <w:sz w:val="28"/>
          <w:szCs w:val="28"/>
        </w:rPr>
        <w:t xml:space="preserve">В течение практики студент заполняет </w:t>
      </w:r>
      <w:r w:rsidRPr="00CD5D83">
        <w:rPr>
          <w:rFonts w:ascii="Times New Roman" w:hAnsi="Times New Roman"/>
          <w:b/>
          <w:sz w:val="28"/>
          <w:szCs w:val="28"/>
        </w:rPr>
        <w:t>Дневник практики</w:t>
      </w:r>
      <w:r w:rsidRPr="00CD5D83">
        <w:rPr>
          <w:rFonts w:ascii="Times New Roman" w:hAnsi="Times New Roman"/>
          <w:sz w:val="28"/>
          <w:szCs w:val="28"/>
        </w:rPr>
        <w:t xml:space="preserve">, для чего надо его распечатать (стр. 1-10, </w:t>
      </w:r>
      <w:r>
        <w:rPr>
          <w:rFonts w:ascii="Times New Roman" w:hAnsi="Times New Roman"/>
          <w:sz w:val="28"/>
          <w:szCs w:val="28"/>
        </w:rPr>
        <w:t xml:space="preserve">стр. </w:t>
      </w:r>
      <w:r w:rsidRPr="00CD5D83">
        <w:rPr>
          <w:rFonts w:ascii="Times New Roman" w:hAnsi="Times New Roman"/>
          <w:sz w:val="28"/>
          <w:szCs w:val="28"/>
        </w:rPr>
        <w:t>15-20). По итогам практик он должен быть заполнен, должны стоять все необходимые оценки и подписи классного руководителя, его отзыв; а также подпись директора и печать школы на стр.9.</w:t>
      </w:r>
    </w:p>
    <w:p w:rsidR="00E7234E" w:rsidRDefault="00E7234E" w:rsidP="00CD5D83">
      <w:pPr>
        <w:pStyle w:val="ListParagraph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4744D">
        <w:rPr>
          <w:rFonts w:ascii="Times New Roman" w:hAnsi="Times New Roman"/>
          <w:b/>
          <w:sz w:val="28"/>
          <w:szCs w:val="28"/>
        </w:rPr>
        <w:t>Задания по практике</w:t>
      </w:r>
      <w:r w:rsidRPr="0084744D">
        <w:rPr>
          <w:rFonts w:ascii="Times New Roman" w:hAnsi="Times New Roman"/>
          <w:sz w:val="28"/>
          <w:szCs w:val="28"/>
        </w:rPr>
        <w:t>, которые необходимо выполнить,описаны в Дневнике</w:t>
      </w:r>
      <w:r>
        <w:rPr>
          <w:rFonts w:ascii="Times New Roman" w:hAnsi="Times New Roman"/>
          <w:sz w:val="28"/>
          <w:szCs w:val="28"/>
        </w:rPr>
        <w:t xml:space="preserve"> (для информации)</w:t>
      </w:r>
      <w:r w:rsidRPr="0084744D">
        <w:rPr>
          <w:rFonts w:ascii="Times New Roman" w:hAnsi="Times New Roman"/>
          <w:sz w:val="28"/>
          <w:szCs w:val="28"/>
        </w:rPr>
        <w:t>и вывешены в отдельном файле</w:t>
      </w:r>
      <w:r>
        <w:rPr>
          <w:rFonts w:ascii="Times New Roman" w:hAnsi="Times New Roman"/>
          <w:sz w:val="28"/>
          <w:szCs w:val="28"/>
        </w:rPr>
        <w:t xml:space="preserve"> «Задания …» (для выполнения)</w:t>
      </w:r>
      <w:r w:rsidRPr="0084744D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Для получения зачета по практике необходимо их выполнение на практике, и оформление соответствующего письменного отчета.</w:t>
      </w:r>
    </w:p>
    <w:p w:rsidR="00E7234E" w:rsidRDefault="00E7234E" w:rsidP="00CD5D83">
      <w:pPr>
        <w:pStyle w:val="ListParagraph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4744D">
        <w:rPr>
          <w:rFonts w:ascii="Times New Roman" w:hAnsi="Times New Roman"/>
          <w:sz w:val="28"/>
          <w:szCs w:val="28"/>
        </w:rPr>
        <w:t xml:space="preserve">Студентам, которые учатся по программам </w:t>
      </w:r>
      <w:r w:rsidRPr="0079735C">
        <w:rPr>
          <w:rFonts w:ascii="Times New Roman" w:hAnsi="Times New Roman"/>
          <w:b/>
          <w:sz w:val="28"/>
          <w:szCs w:val="28"/>
        </w:rPr>
        <w:t>с использованием ДОТ,</w:t>
      </w:r>
      <w:r w:rsidRPr="0084744D">
        <w:rPr>
          <w:rFonts w:ascii="Times New Roman" w:hAnsi="Times New Roman"/>
          <w:sz w:val="28"/>
          <w:szCs w:val="28"/>
        </w:rPr>
        <w:t xml:space="preserve"> необходимоскачать</w:t>
      </w:r>
      <w:r>
        <w:rPr>
          <w:rFonts w:ascii="Times New Roman" w:hAnsi="Times New Roman"/>
          <w:sz w:val="28"/>
          <w:szCs w:val="28"/>
        </w:rPr>
        <w:t xml:space="preserve"> файл «Задания …»</w:t>
      </w:r>
      <w:r w:rsidRPr="0084744D">
        <w:rPr>
          <w:rFonts w:ascii="Times New Roman" w:hAnsi="Times New Roman"/>
          <w:sz w:val="28"/>
          <w:szCs w:val="28"/>
        </w:rPr>
        <w:t xml:space="preserve">, а затем все выполненные задания разместить </w:t>
      </w:r>
      <w:r w:rsidRPr="00B46501">
        <w:rPr>
          <w:rFonts w:ascii="Times New Roman" w:hAnsi="Times New Roman"/>
          <w:b/>
          <w:sz w:val="28"/>
          <w:szCs w:val="28"/>
        </w:rPr>
        <w:t xml:space="preserve">в одном </w:t>
      </w:r>
      <w:r>
        <w:rPr>
          <w:rFonts w:ascii="Times New Roman" w:hAnsi="Times New Roman"/>
          <w:b/>
          <w:sz w:val="28"/>
          <w:szCs w:val="28"/>
          <w:lang w:val="en-US"/>
        </w:rPr>
        <w:t>word</w:t>
      </w:r>
      <w:bookmarkStart w:id="0" w:name="_GoBack"/>
      <w:bookmarkEnd w:id="0"/>
      <w:r w:rsidRPr="00B46501">
        <w:rPr>
          <w:rFonts w:ascii="Times New Roman" w:hAnsi="Times New Roman"/>
          <w:b/>
          <w:sz w:val="28"/>
          <w:szCs w:val="28"/>
        </w:rPr>
        <w:t>файле</w:t>
      </w:r>
      <w:r w:rsidRPr="0084744D">
        <w:rPr>
          <w:rFonts w:ascii="Times New Roman" w:hAnsi="Times New Roman"/>
          <w:sz w:val="28"/>
          <w:szCs w:val="28"/>
        </w:rPr>
        <w:t xml:space="preserve"> и вывесить в системе дистанционного обучения БГПУ им. М. Акмуллы. </w:t>
      </w:r>
    </w:p>
    <w:p w:rsidR="00E7234E" w:rsidRDefault="00E7234E" w:rsidP="00CD5D83">
      <w:pPr>
        <w:pStyle w:val="ListParagraph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4744D">
        <w:rPr>
          <w:rFonts w:ascii="Times New Roman" w:hAnsi="Times New Roman"/>
          <w:sz w:val="28"/>
          <w:szCs w:val="28"/>
        </w:rPr>
        <w:t xml:space="preserve">Студентам, которые учатся по обычным программам </w:t>
      </w:r>
      <w:r w:rsidRPr="0079735C">
        <w:rPr>
          <w:rFonts w:ascii="Times New Roman" w:hAnsi="Times New Roman"/>
          <w:b/>
          <w:sz w:val="28"/>
          <w:szCs w:val="28"/>
        </w:rPr>
        <w:t>(без ДОТ)</w:t>
      </w:r>
      <w:r w:rsidRPr="0084744D">
        <w:rPr>
          <w:rFonts w:ascii="Times New Roman" w:hAnsi="Times New Roman"/>
          <w:sz w:val="28"/>
          <w:szCs w:val="28"/>
        </w:rPr>
        <w:t xml:space="preserve"> необходимо </w:t>
      </w:r>
      <w:r>
        <w:rPr>
          <w:rFonts w:ascii="Times New Roman" w:hAnsi="Times New Roman"/>
          <w:sz w:val="28"/>
          <w:szCs w:val="28"/>
        </w:rPr>
        <w:t xml:space="preserve">оформить выполненные задания в виде </w:t>
      </w:r>
      <w:r w:rsidRPr="00B73F3E">
        <w:rPr>
          <w:rFonts w:ascii="Times New Roman" w:hAnsi="Times New Roman"/>
          <w:b/>
          <w:sz w:val="28"/>
          <w:szCs w:val="28"/>
        </w:rPr>
        <w:t>письменного отчета</w:t>
      </w:r>
      <w:r>
        <w:rPr>
          <w:rFonts w:ascii="Times New Roman" w:hAnsi="Times New Roman"/>
          <w:sz w:val="28"/>
          <w:szCs w:val="28"/>
        </w:rPr>
        <w:t xml:space="preserve"> в папке и сдать егосвоему групповому руководителю </w:t>
      </w:r>
      <w:r w:rsidRPr="0084744D">
        <w:rPr>
          <w:rFonts w:ascii="Times New Roman" w:hAnsi="Times New Roman"/>
          <w:sz w:val="28"/>
          <w:szCs w:val="28"/>
        </w:rPr>
        <w:t>во время летней сессии.</w:t>
      </w:r>
    </w:p>
    <w:p w:rsidR="00E7234E" w:rsidRPr="00B46501" w:rsidRDefault="00E7234E" w:rsidP="00B107E3">
      <w:pPr>
        <w:pStyle w:val="ListParagraph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sectPr w:rsidR="00E7234E" w:rsidRPr="00B46501" w:rsidSect="00981F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8109F5"/>
    <w:multiLevelType w:val="hybridMultilevel"/>
    <w:tmpl w:val="AF3E7E12"/>
    <w:lvl w:ilvl="0" w:tplc="FC36531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6AFA4B3D"/>
    <w:multiLevelType w:val="hybridMultilevel"/>
    <w:tmpl w:val="9D82257C"/>
    <w:lvl w:ilvl="0" w:tplc="07D6D94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77E85AA5"/>
    <w:multiLevelType w:val="hybridMultilevel"/>
    <w:tmpl w:val="E130B4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BCD2BD4"/>
    <w:multiLevelType w:val="hybridMultilevel"/>
    <w:tmpl w:val="64FECA36"/>
    <w:lvl w:ilvl="0" w:tplc="DB1EC760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4269"/>
    <w:rsid w:val="000010FB"/>
    <w:rsid w:val="00041C44"/>
    <w:rsid w:val="00124373"/>
    <w:rsid w:val="001466C1"/>
    <w:rsid w:val="002E37FF"/>
    <w:rsid w:val="00380457"/>
    <w:rsid w:val="003A5C50"/>
    <w:rsid w:val="004F46B4"/>
    <w:rsid w:val="004F4DAF"/>
    <w:rsid w:val="005D65E0"/>
    <w:rsid w:val="005E4A67"/>
    <w:rsid w:val="00696EF7"/>
    <w:rsid w:val="006F6B61"/>
    <w:rsid w:val="0079735C"/>
    <w:rsid w:val="0084744D"/>
    <w:rsid w:val="00862351"/>
    <w:rsid w:val="008679A6"/>
    <w:rsid w:val="008916E4"/>
    <w:rsid w:val="008B0511"/>
    <w:rsid w:val="00981F15"/>
    <w:rsid w:val="00B107E3"/>
    <w:rsid w:val="00B34269"/>
    <w:rsid w:val="00B46501"/>
    <w:rsid w:val="00B73F3E"/>
    <w:rsid w:val="00B8081A"/>
    <w:rsid w:val="00C14C79"/>
    <w:rsid w:val="00CA5359"/>
    <w:rsid w:val="00CD5D83"/>
    <w:rsid w:val="00CF49EE"/>
    <w:rsid w:val="00D71757"/>
    <w:rsid w:val="00D83E8C"/>
    <w:rsid w:val="00DE7888"/>
    <w:rsid w:val="00E70638"/>
    <w:rsid w:val="00E7234E"/>
    <w:rsid w:val="00EA20CC"/>
    <w:rsid w:val="00EE6828"/>
    <w:rsid w:val="00EF7A81"/>
    <w:rsid w:val="00F663C1"/>
    <w:rsid w:val="00FC1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F15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679A6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EF7A81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bspu.ru/unit/113/doc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595</Words>
  <Characters>3392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для студентов 2 курсаОЗО</dc:title>
  <dc:subject/>
  <dc:creator>USER</dc:creator>
  <cp:keywords/>
  <dc:description/>
  <cp:lastModifiedBy>user</cp:lastModifiedBy>
  <cp:revision>2</cp:revision>
  <cp:lastPrinted>2018-03-19T10:11:00Z</cp:lastPrinted>
  <dcterms:created xsi:type="dcterms:W3CDTF">2018-03-23T05:47:00Z</dcterms:created>
  <dcterms:modified xsi:type="dcterms:W3CDTF">2018-03-23T05:47:00Z</dcterms:modified>
</cp:coreProperties>
</file>